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441D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AC2B49F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8186A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DA6D9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26B4EA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Howden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Yorkshire,</w:t>
      </w:r>
    </w:p>
    <w:p w14:paraId="6EF745EE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Pikeryng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F429BE5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19-61)</w:t>
      </w:r>
    </w:p>
    <w:p w14:paraId="59637156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FE594" w14:textId="77777777" w:rsidR="0052226B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1749D7" w14:textId="77777777" w:rsidR="0052226B" w:rsidRPr="00DD6237" w:rsidRDefault="0052226B" w:rsidP="005222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59E1421A" w14:textId="4278863C" w:rsidR="00BA00AB" w:rsidRPr="0052226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222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64076" w14:textId="77777777" w:rsidR="0052226B" w:rsidRDefault="0052226B" w:rsidP="009139A6">
      <w:r>
        <w:separator/>
      </w:r>
    </w:p>
  </w:endnote>
  <w:endnote w:type="continuationSeparator" w:id="0">
    <w:p w14:paraId="42E8C3D8" w14:textId="77777777" w:rsidR="0052226B" w:rsidRDefault="005222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F0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1A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19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C8B9" w14:textId="77777777" w:rsidR="0052226B" w:rsidRDefault="0052226B" w:rsidP="009139A6">
      <w:r>
        <w:separator/>
      </w:r>
    </w:p>
  </w:footnote>
  <w:footnote w:type="continuationSeparator" w:id="0">
    <w:p w14:paraId="774A21AA" w14:textId="77777777" w:rsidR="0052226B" w:rsidRDefault="005222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CC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F7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EC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26B"/>
    <w:rsid w:val="000666E0"/>
    <w:rsid w:val="002510B7"/>
    <w:rsid w:val="0052226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1535A"/>
  <w15:chartTrackingRefBased/>
  <w15:docId w15:val="{5AEC6C64-B6C7-44EF-8506-05AFBCE4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2022-03-09T20:25:00Z</dcterms:created>
  <dcterms:modified xsi:type="dcterms:W3CDTF">2022-03-09T20:26:00Z</dcterms:modified>
</cp:coreProperties>
</file>